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828" w:rsidRDefault="00B55828" w:rsidP="00DD3301">
      <w:pPr>
        <w:spacing w:after="95" w:line="427" w:lineRule="exact"/>
        <w:ind w:left="20" w:right="40"/>
        <w:jc w:val="center"/>
        <w:rPr>
          <w:rStyle w:val="13TimesNewRoman"/>
        </w:rPr>
      </w:pPr>
      <w:r>
        <w:rPr>
          <w:rStyle w:val="13TimesNewRoman"/>
        </w:rPr>
        <w:t>ПРОВЕРОЧНАЯ РАБОТА</w:t>
      </w:r>
    </w:p>
    <w:p w:rsidR="00B55828" w:rsidRDefault="00B55828" w:rsidP="00DD3301">
      <w:pPr>
        <w:spacing w:after="95" w:line="427" w:lineRule="exact"/>
        <w:ind w:left="20" w:right="40"/>
        <w:jc w:val="center"/>
        <w:rPr>
          <w:rStyle w:val="13TimesNewRoman"/>
        </w:rPr>
      </w:pPr>
      <w:r>
        <w:rPr>
          <w:rStyle w:val="13TimesNewRoman"/>
        </w:rPr>
        <w:t>ВАРИАНТ №1</w:t>
      </w:r>
    </w:p>
    <w:p w:rsidR="00B55828" w:rsidRDefault="00B55828" w:rsidP="00DD3301">
      <w:pPr>
        <w:spacing w:after="95" w:line="427" w:lineRule="exact"/>
        <w:ind w:left="20" w:right="40"/>
        <w:jc w:val="center"/>
        <w:rPr>
          <w:rStyle w:val="13TimesNewRoman"/>
        </w:rPr>
      </w:pPr>
      <w:r>
        <w:rPr>
          <w:rStyle w:val="13TimesNewRoman"/>
        </w:rPr>
        <w:t>учени _________________________________________класса</w:t>
      </w:r>
    </w:p>
    <w:p w:rsidR="00B55828" w:rsidRDefault="00B55828" w:rsidP="00DD3301">
      <w:pPr>
        <w:spacing w:after="95" w:line="427" w:lineRule="exact"/>
        <w:ind w:left="20" w:right="40"/>
        <w:jc w:val="center"/>
        <w:rPr>
          <w:rStyle w:val="13TimesNewRoman"/>
        </w:rPr>
      </w:pPr>
      <w:r>
        <w:rPr>
          <w:rStyle w:val="13TimesNewRoman"/>
        </w:rPr>
        <w:t>__________________________________________________________________________________________________________</w:t>
      </w:r>
    </w:p>
    <w:p w:rsidR="00B55828" w:rsidRDefault="00B55828" w:rsidP="00DD3301">
      <w:pPr>
        <w:spacing w:after="95" w:line="427" w:lineRule="exact"/>
        <w:ind w:left="20" w:right="40"/>
        <w:rPr>
          <w:rStyle w:val="13TimesNewRoman"/>
        </w:rPr>
      </w:pPr>
    </w:p>
    <w:p w:rsidR="00B55828" w:rsidRDefault="00B55828" w:rsidP="00DD3301">
      <w:pPr>
        <w:spacing w:after="95" w:line="427" w:lineRule="exact"/>
        <w:ind w:left="20" w:right="40"/>
        <w:rPr>
          <w:rStyle w:val="13TimesNewRoman"/>
        </w:rPr>
      </w:pPr>
    </w:p>
    <w:p w:rsidR="00B55828" w:rsidRPr="000C2994" w:rsidRDefault="00B55828" w:rsidP="00DD3301">
      <w:pPr>
        <w:spacing w:after="95" w:line="427" w:lineRule="exact"/>
        <w:ind w:left="20" w:right="40"/>
        <w:rPr>
          <w:rFonts w:ascii="Times New Roman" w:hAnsi="Times New Roman" w:cs="Times New Roman"/>
          <w:sz w:val="36"/>
          <w:szCs w:val="36"/>
        </w:rPr>
      </w:pPr>
      <w:r w:rsidRPr="000C2994">
        <w:rPr>
          <w:rStyle w:val="13TimesNewRoman"/>
        </w:rPr>
        <w:t>Задание</w:t>
      </w:r>
      <w:r w:rsidRPr="000C2994">
        <w:rPr>
          <w:rFonts w:ascii="Times New Roman" w:hAnsi="Times New Roman" w:cs="Times New Roman"/>
          <w:sz w:val="36"/>
          <w:szCs w:val="36"/>
        </w:rPr>
        <w:t xml:space="preserve"> 1. Почему снег растаял? Продолжи пред</w:t>
      </w:r>
      <w:r w:rsidRPr="000C2994">
        <w:rPr>
          <w:rFonts w:ascii="Times New Roman" w:hAnsi="Times New Roman" w:cs="Times New Roman"/>
          <w:sz w:val="36"/>
          <w:szCs w:val="36"/>
        </w:rPr>
        <w:softHyphen/>
        <w:t>ложение.</w:t>
      </w:r>
    </w:p>
    <w:p w:rsidR="00B55828" w:rsidRDefault="00B55828" w:rsidP="00DD3301">
      <w:pPr>
        <w:framePr w:wrap="notBeside" w:vAnchor="text" w:hAnchor="text" w:xAlign="center" w:y="1"/>
        <w:jc w:val="center"/>
        <w:rPr>
          <w:sz w:val="2"/>
          <w:szCs w:val="2"/>
        </w:rPr>
      </w:pPr>
      <w:r w:rsidRPr="00BA4F72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i1025" type="#_x0000_t75" style="width:447pt;height:147.75pt;visibility:visible">
            <v:imagedata r:id="rId7" o:title=""/>
          </v:shape>
        </w:pict>
      </w:r>
    </w:p>
    <w:p w:rsidR="00B55828" w:rsidRDefault="00B55828" w:rsidP="00DD3301">
      <w:pPr>
        <w:rPr>
          <w:sz w:val="2"/>
          <w:szCs w:val="2"/>
        </w:rPr>
      </w:pPr>
    </w:p>
    <w:p w:rsidR="00B55828" w:rsidRDefault="00B55828" w:rsidP="00DD3301">
      <w:pPr>
        <w:pStyle w:val="NoSpacing"/>
        <w:pBdr>
          <w:bottom w:val="single" w:sz="12" w:space="1" w:color="auto"/>
        </w:pBdr>
        <w:rPr>
          <w:rFonts w:ascii="Calibri" w:hAnsi="Calibri" w:cs="Calibri"/>
          <w:sz w:val="40"/>
          <w:szCs w:val="40"/>
        </w:rPr>
      </w:pPr>
      <w:r w:rsidRPr="007E6139">
        <w:rPr>
          <w:rFonts w:ascii="Calibri" w:hAnsi="Calibri" w:cs="Calibri"/>
          <w:sz w:val="40"/>
          <w:szCs w:val="40"/>
        </w:rPr>
        <w:t>Снег растаял, потому что</w:t>
      </w:r>
      <w:r w:rsidRPr="007E6139">
        <w:rPr>
          <w:rFonts w:ascii="Calibri" w:hAnsi="Calibri" w:cs="Calibri"/>
          <w:sz w:val="40"/>
          <w:szCs w:val="40"/>
        </w:rPr>
        <w:tab/>
      </w:r>
      <w:r>
        <w:rPr>
          <w:rFonts w:ascii="Calibri" w:hAnsi="Calibri" w:cs="Calibri"/>
          <w:sz w:val="40"/>
          <w:szCs w:val="40"/>
        </w:rPr>
        <w:t xml:space="preserve"> _________________________</w:t>
      </w:r>
    </w:p>
    <w:p w:rsidR="00B55828" w:rsidRDefault="00B55828" w:rsidP="00DD3301">
      <w:pPr>
        <w:pStyle w:val="NoSpacing"/>
        <w:pBdr>
          <w:bottom w:val="single" w:sz="12" w:space="1" w:color="auto"/>
        </w:pBdr>
        <w:rPr>
          <w:rFonts w:ascii="Calibri" w:hAnsi="Calibri" w:cs="Calibri"/>
          <w:sz w:val="40"/>
          <w:szCs w:val="40"/>
        </w:rPr>
      </w:pPr>
    </w:p>
    <w:p w:rsidR="00B55828" w:rsidRDefault="00B55828" w:rsidP="00DD3301">
      <w:pPr>
        <w:pStyle w:val="NoSpacing"/>
        <w:rPr>
          <w:rFonts w:ascii="Calibri" w:hAnsi="Calibri" w:cs="Calibri"/>
          <w:sz w:val="40"/>
          <w:szCs w:val="40"/>
        </w:rPr>
      </w:pPr>
    </w:p>
    <w:p w:rsidR="00B55828" w:rsidRDefault="00B55828" w:rsidP="00DD3301">
      <w:pPr>
        <w:pStyle w:val="NoSpacing"/>
        <w:pBdr>
          <w:top w:val="single" w:sz="12" w:space="1" w:color="auto"/>
          <w:bottom w:val="single" w:sz="12" w:space="1" w:color="auto"/>
        </w:pBdr>
        <w:rPr>
          <w:rFonts w:ascii="Calibri" w:hAnsi="Calibri" w:cs="Calibri"/>
          <w:sz w:val="40"/>
          <w:szCs w:val="40"/>
        </w:rPr>
      </w:pPr>
    </w:p>
    <w:p w:rsidR="00B55828" w:rsidRPr="007E6139" w:rsidRDefault="00B55828" w:rsidP="00DD3301">
      <w:pPr>
        <w:pStyle w:val="NoSpacing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______________________________________________</w:t>
      </w:r>
    </w:p>
    <w:p w:rsidR="00B55828" w:rsidRDefault="00B55828" w:rsidP="00DD3301">
      <w:pPr>
        <w:spacing w:after="97" w:line="418" w:lineRule="exact"/>
        <w:ind w:left="20" w:right="40"/>
        <w:rPr>
          <w:rStyle w:val="13TimesNewRoman"/>
        </w:rPr>
      </w:pPr>
    </w:p>
    <w:p w:rsidR="00B55828" w:rsidRDefault="00B55828" w:rsidP="00DD3301">
      <w:pPr>
        <w:framePr w:wrap="notBeside" w:vAnchor="text" w:hAnchor="page" w:x="1516" w:y="1530"/>
        <w:jc w:val="center"/>
        <w:rPr>
          <w:sz w:val="2"/>
          <w:szCs w:val="2"/>
        </w:rPr>
      </w:pPr>
      <w:r w:rsidRPr="00BA4F72">
        <w:rPr>
          <w:b/>
          <w:bCs/>
          <w:noProof/>
        </w:rPr>
        <w:pict>
          <v:shape id="Рисунок 10" o:spid="_x0000_i1026" type="#_x0000_t75" style="width:438pt;height:133.5pt;visibility:visible">
            <v:imagedata r:id="rId8" o:title=""/>
          </v:shape>
        </w:pict>
      </w:r>
    </w:p>
    <w:p w:rsidR="00B55828" w:rsidRPr="000C2994" w:rsidRDefault="00B55828" w:rsidP="00DD3301">
      <w:pPr>
        <w:spacing w:after="97" w:line="418" w:lineRule="exact"/>
        <w:ind w:left="20" w:right="40"/>
        <w:jc w:val="both"/>
        <w:rPr>
          <w:rFonts w:ascii="Times New Roman" w:hAnsi="Times New Roman" w:cs="Times New Roman"/>
          <w:sz w:val="36"/>
          <w:szCs w:val="36"/>
        </w:rPr>
      </w:pPr>
      <w:r w:rsidRPr="000C2994">
        <w:rPr>
          <w:rStyle w:val="13TimesNewRoman"/>
        </w:rPr>
        <w:t>Задание 2.</w:t>
      </w:r>
      <w:r w:rsidRPr="000C2994">
        <w:rPr>
          <w:rFonts w:ascii="Times New Roman" w:hAnsi="Times New Roman" w:cs="Times New Roman"/>
          <w:sz w:val="36"/>
          <w:szCs w:val="36"/>
        </w:rPr>
        <w:t xml:space="preserve"> Мама попросила сына приготовить еду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0C2994">
        <w:rPr>
          <w:rFonts w:ascii="Times New Roman" w:hAnsi="Times New Roman" w:cs="Times New Roman"/>
          <w:sz w:val="36"/>
          <w:szCs w:val="36"/>
        </w:rPr>
        <w:t>самостоятельно. Помоги мальчику составить план действий: пронумеруй картинки.</w:t>
      </w:r>
    </w:p>
    <w:p w:rsidR="00B55828" w:rsidRPr="001F524F" w:rsidRDefault="00B55828" w:rsidP="00DD3301">
      <w:pPr>
        <w:pStyle w:val="20"/>
        <w:keepNext/>
        <w:keepLines/>
        <w:shd w:val="clear" w:color="auto" w:fill="auto"/>
        <w:spacing w:before="0" w:line="418" w:lineRule="exact"/>
        <w:ind w:firstLine="300"/>
        <w:rPr>
          <w:rFonts w:ascii="Times New Roman" w:hAnsi="Times New Roman" w:cs="Times New Roman"/>
          <w:sz w:val="36"/>
          <w:szCs w:val="36"/>
        </w:rPr>
      </w:pPr>
      <w:r w:rsidRPr="001F524F">
        <w:rPr>
          <w:rStyle w:val="2TimesNewRoman"/>
        </w:rPr>
        <w:t xml:space="preserve">Задание </w:t>
      </w:r>
      <w:r>
        <w:rPr>
          <w:rStyle w:val="2TimesNewRoman"/>
        </w:rPr>
        <w:t>3</w:t>
      </w:r>
      <w:r w:rsidRPr="001F524F">
        <w:rPr>
          <w:rStyle w:val="2TimesNewRoman"/>
        </w:rPr>
        <w:t>.</w:t>
      </w:r>
      <w:r w:rsidRPr="001F524F">
        <w:rPr>
          <w:rFonts w:ascii="Times New Roman" w:hAnsi="Times New Roman" w:cs="Times New Roman"/>
          <w:sz w:val="36"/>
          <w:szCs w:val="36"/>
        </w:rPr>
        <w:t xml:space="preserve"> Прочитай план работы. Выполни.</w:t>
      </w:r>
    </w:p>
    <w:p w:rsidR="00B55828" w:rsidRPr="001F524F" w:rsidRDefault="00B55828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14"/>
        </w:tabs>
        <w:spacing w:before="0" w:line="418" w:lineRule="exact"/>
        <w:ind w:left="840" w:hanging="540"/>
      </w:pPr>
      <w:r w:rsidRPr="001F524F">
        <w:t>Отсчитай две клетки вниз от чёрной и об</w:t>
      </w:r>
      <w:r w:rsidRPr="001F524F">
        <w:softHyphen/>
        <w:t>веди их.</w:t>
      </w:r>
    </w:p>
    <w:p w:rsidR="00B55828" w:rsidRPr="001F524F" w:rsidRDefault="00B55828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47"/>
        </w:tabs>
        <w:spacing w:before="0" w:line="418" w:lineRule="exact"/>
        <w:ind w:left="840" w:hanging="540"/>
      </w:pPr>
      <w:r w:rsidRPr="001F524F">
        <w:t>Отсчитай две клетки вправо от последней и обведи их.</w:t>
      </w:r>
    </w:p>
    <w:p w:rsidR="00B55828" w:rsidRPr="001F524F" w:rsidRDefault="00B55828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42"/>
        </w:tabs>
        <w:spacing w:before="0" w:line="418" w:lineRule="exact"/>
        <w:ind w:left="840" w:hanging="540"/>
      </w:pPr>
      <w:r w:rsidRPr="001F524F">
        <w:t>Обведи последнюю клетку красным цветом.</w:t>
      </w:r>
    </w:p>
    <w:p w:rsidR="00B55828" w:rsidRPr="001F524F" w:rsidRDefault="00B55828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52"/>
        </w:tabs>
        <w:spacing w:before="0" w:line="418" w:lineRule="exact"/>
        <w:ind w:left="840" w:hanging="540"/>
      </w:pPr>
      <w:r w:rsidRPr="001F524F">
        <w:t>Отсчитай две клетки вверх от красной, об</w:t>
      </w:r>
      <w:r w:rsidRPr="001F524F">
        <w:softHyphen/>
        <w:t>веди их.</w:t>
      </w:r>
    </w:p>
    <w:p w:rsidR="00B55828" w:rsidRPr="001F524F" w:rsidRDefault="00B55828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42"/>
        </w:tabs>
        <w:spacing w:before="0" w:line="418" w:lineRule="exact"/>
        <w:ind w:left="840" w:hanging="540"/>
      </w:pPr>
      <w:r w:rsidRPr="001F524F">
        <w:t>Отсчитай три клетки вниз от красной, обве</w:t>
      </w:r>
      <w:r w:rsidRPr="001F524F">
        <w:softHyphen/>
        <w:t>ди их.</w:t>
      </w:r>
    </w:p>
    <w:p w:rsidR="00B55828" w:rsidRDefault="00B55828" w:rsidP="00DD3301">
      <w:pPr>
        <w:pStyle w:val="110"/>
        <w:numPr>
          <w:ilvl w:val="0"/>
          <w:numId w:val="2"/>
        </w:numPr>
        <w:shd w:val="clear" w:color="auto" w:fill="auto"/>
        <w:tabs>
          <w:tab w:val="left" w:pos="833"/>
        </w:tabs>
        <w:spacing w:before="0" w:line="418" w:lineRule="exact"/>
        <w:ind w:left="840" w:hanging="540"/>
      </w:pPr>
      <w:r w:rsidRPr="001F524F">
        <w:t>Назови букву. Напиши в нижней строке любое слово, которое начинается с этой буквы.</w:t>
      </w:r>
    </w:p>
    <w:p w:rsidR="00B55828" w:rsidRPr="001F524F" w:rsidRDefault="00B55828" w:rsidP="00DD3301">
      <w:pPr>
        <w:pStyle w:val="110"/>
        <w:shd w:val="clear" w:color="auto" w:fill="auto"/>
        <w:tabs>
          <w:tab w:val="left" w:pos="833"/>
        </w:tabs>
        <w:spacing w:before="0" w:line="418" w:lineRule="exact"/>
        <w:ind w:left="840" w:firstLine="0"/>
      </w:pPr>
      <w:r>
        <w:t xml:space="preserve"> </w:t>
      </w:r>
    </w:p>
    <w:p w:rsidR="00B55828" w:rsidRDefault="00B55828" w:rsidP="00DD3301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B6108B">
        <w:rPr>
          <w:noProof/>
        </w:rPr>
        <w:pict>
          <v:shape id="Рисунок 79" o:spid="_x0000_i1027" type="#_x0000_t75" alt="image32" style="width:369.75pt;height:351.75pt;visibility:visible">
            <v:imagedata r:id="rId9" o:title=""/>
          </v:shape>
        </w:pict>
      </w:r>
    </w:p>
    <w:p w:rsidR="00B55828" w:rsidRDefault="00B55828" w:rsidP="00DD3301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55828" w:rsidRDefault="00B55828" w:rsidP="00DD3301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55828" w:rsidRDefault="00B55828" w:rsidP="00DD3301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55828" w:rsidRDefault="00B55828" w:rsidP="00DD3301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55828" w:rsidRDefault="00B55828" w:rsidP="00DD3301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55828" w:rsidRPr="008840D8" w:rsidRDefault="00B55828" w:rsidP="00DD3301">
      <w:pPr>
        <w:pStyle w:val="20"/>
        <w:keepNext/>
        <w:keepLines/>
        <w:shd w:val="clear" w:color="auto" w:fill="auto"/>
        <w:spacing w:before="0" w:line="418" w:lineRule="exact"/>
        <w:rPr>
          <w:rFonts w:ascii="Times New Roman" w:hAnsi="Times New Roman" w:cs="Times New Roman"/>
          <w:sz w:val="32"/>
          <w:szCs w:val="32"/>
        </w:rPr>
      </w:pPr>
      <w:r w:rsidRPr="008840D8">
        <w:rPr>
          <w:rStyle w:val="2TimesNewRoman"/>
          <w:sz w:val="32"/>
          <w:szCs w:val="32"/>
        </w:rPr>
        <w:t>Задание 4.</w:t>
      </w:r>
      <w:r w:rsidRPr="008840D8">
        <w:rPr>
          <w:rFonts w:ascii="Times New Roman" w:hAnsi="Times New Roman" w:cs="Times New Roman"/>
          <w:sz w:val="32"/>
          <w:szCs w:val="32"/>
        </w:rPr>
        <w:t xml:space="preserve"> Найди в каждом ряду лишний предмет и обведи его.</w:t>
      </w:r>
    </w:p>
    <w:p w:rsidR="00B55828" w:rsidRPr="001F524F" w:rsidRDefault="00B55828" w:rsidP="00DD3301">
      <w:pPr>
        <w:pStyle w:val="20"/>
        <w:keepNext/>
        <w:keepLines/>
        <w:shd w:val="clear" w:color="auto" w:fill="auto"/>
        <w:spacing w:before="0" w:line="418" w:lineRule="exact"/>
        <w:rPr>
          <w:rFonts w:ascii="Times New Roman" w:hAnsi="Times New Roman" w:cs="Times New Roman"/>
          <w:sz w:val="36"/>
          <w:szCs w:val="36"/>
        </w:rPr>
      </w:pPr>
    </w:p>
    <w:p w:rsidR="00B55828" w:rsidRDefault="00B55828" w:rsidP="00DD3301">
      <w:pPr>
        <w:framePr w:wrap="notBeside" w:vAnchor="text" w:hAnchor="page" w:x="1141" w:y="9125"/>
        <w:jc w:val="center"/>
        <w:rPr>
          <w:sz w:val="2"/>
          <w:szCs w:val="2"/>
        </w:rPr>
      </w:pPr>
    </w:p>
    <w:p w:rsidR="00B55828" w:rsidRDefault="00B55828" w:rsidP="00DD3301">
      <w:pPr>
        <w:spacing w:after="0"/>
        <w:rPr>
          <w:sz w:val="20"/>
          <w:szCs w:val="20"/>
        </w:rPr>
      </w:pPr>
      <w:r w:rsidRPr="00BA4F72">
        <w:rPr>
          <w:b/>
          <w:bCs/>
          <w:noProof/>
        </w:rPr>
        <w:pict>
          <v:shape id="Рисунок 16" o:spid="_x0000_i1028" type="#_x0000_t75" style="width:497.25pt;height:204pt;visibility:visible">
            <v:imagedata r:id="rId10" o:title=""/>
          </v:shape>
        </w:pict>
      </w:r>
    </w:p>
    <w:p w:rsidR="00B55828" w:rsidRDefault="00B55828" w:rsidP="00955C10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B55828" w:rsidRPr="008840D8" w:rsidRDefault="00B55828" w:rsidP="00955C10">
      <w:pPr>
        <w:spacing w:after="0"/>
        <w:rPr>
          <w:noProof/>
          <w:sz w:val="32"/>
          <w:szCs w:val="32"/>
        </w:rPr>
      </w:pPr>
      <w:r w:rsidRPr="008840D8">
        <w:rPr>
          <w:rFonts w:ascii="Times New Roman" w:hAnsi="Times New Roman" w:cs="Times New Roman"/>
          <w:b/>
          <w:bCs/>
          <w:sz w:val="32"/>
          <w:szCs w:val="32"/>
        </w:rPr>
        <w:t xml:space="preserve">Задание 5. </w:t>
      </w:r>
      <w:r w:rsidRPr="008840D8">
        <w:rPr>
          <w:rFonts w:ascii="Times New Roman" w:hAnsi="Times New Roman" w:cs="Times New Roman"/>
          <w:sz w:val="32"/>
          <w:szCs w:val="32"/>
        </w:rPr>
        <w:t xml:space="preserve">Обозначь точками число </w:t>
      </w:r>
      <w:r>
        <w:rPr>
          <w:rFonts w:ascii="Times New Roman" w:hAnsi="Times New Roman" w:cs="Times New Roman"/>
          <w:sz w:val="32"/>
          <w:szCs w:val="32"/>
        </w:rPr>
        <w:t>больших и маленьких совочков</w:t>
      </w:r>
      <w:r w:rsidRPr="008840D8">
        <w:rPr>
          <w:rFonts w:ascii="Times New Roman" w:hAnsi="Times New Roman" w:cs="Times New Roman"/>
          <w:sz w:val="32"/>
          <w:szCs w:val="32"/>
        </w:rPr>
        <w:t>. Сравни эти числа.</w:t>
      </w:r>
      <w:r w:rsidRPr="008840D8">
        <w:rPr>
          <w:noProof/>
          <w:sz w:val="32"/>
          <w:szCs w:val="32"/>
        </w:rPr>
        <w:t xml:space="preserve"> </w:t>
      </w:r>
    </w:p>
    <w:p w:rsidR="00B55828" w:rsidRDefault="00B55828" w:rsidP="00955C10">
      <w:pPr>
        <w:spacing w:after="0"/>
        <w:rPr>
          <w:rFonts w:ascii="Times New Roman" w:hAnsi="Times New Roman" w:cs="Times New Roman"/>
          <w:sz w:val="36"/>
          <w:szCs w:val="36"/>
        </w:rPr>
      </w:pPr>
      <w:r w:rsidRPr="00BA4F72">
        <w:rPr>
          <w:b/>
          <w:bCs/>
          <w:noProof/>
        </w:rPr>
        <w:pict>
          <v:shape id="Рисунок 18" o:spid="_x0000_i1029" type="#_x0000_t75" style="width:450.75pt;height:224.25pt;visibility:visible">
            <v:imagedata r:id="rId11" o:title="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B55828" w:rsidRPr="00BA4F72">
        <w:trPr>
          <w:trHeight w:val="3652"/>
        </w:trPr>
        <w:tc>
          <w:tcPr>
            <w:tcW w:w="9571" w:type="dxa"/>
          </w:tcPr>
          <w:p w:rsidR="00B55828" w:rsidRPr="00BA4F72" w:rsidRDefault="00B55828" w:rsidP="00BA4F72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55828" w:rsidRPr="00BA4F72" w:rsidRDefault="00B55828" w:rsidP="00BA4F72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BA4F72">
              <w:rPr>
                <w:rFonts w:ascii="Times New Roman" w:hAnsi="Times New Roman" w:cs="Times New Roman"/>
                <w:sz w:val="36"/>
                <w:szCs w:val="36"/>
              </w:rPr>
              <w:t>а) Маленькие совочки                      б) Большие совочки</w:t>
            </w:r>
          </w:p>
          <w:p w:rsidR="00B55828" w:rsidRPr="00BA4F72" w:rsidRDefault="00B55828" w:rsidP="00BA4F72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</w:rPr>
              <w:pict>
                <v:oval id="_x0000_s1026" style="position:absolute;margin-left:239.85pt;margin-top:17.15pt;width:205.5pt;height:114.75pt;z-index:251654144"/>
              </w:pict>
            </w:r>
            <w:r>
              <w:rPr>
                <w:noProof/>
              </w:rPr>
              <w:pict>
                <v:oval id="_x0000_s1027" style="position:absolute;margin-left:-.9pt;margin-top:17.15pt;width:210pt;height:114.75pt;z-index:251655168"/>
              </w:pict>
            </w:r>
          </w:p>
        </w:tc>
      </w:tr>
    </w:tbl>
    <w:p w:rsidR="00B55828" w:rsidRDefault="00B55828" w:rsidP="00ED6B93">
      <w:pPr>
        <w:rPr>
          <w:rFonts w:ascii="Times New Roman" w:hAnsi="Times New Roman" w:cs="Times New Roman"/>
          <w:sz w:val="32"/>
          <w:szCs w:val="32"/>
        </w:rPr>
      </w:pPr>
      <w:r w:rsidRPr="00ED6B93">
        <w:rPr>
          <w:rFonts w:ascii="Times New Roman" w:hAnsi="Times New Roman" w:cs="Times New Roman"/>
          <w:b/>
          <w:bCs/>
          <w:sz w:val="32"/>
          <w:szCs w:val="32"/>
        </w:rPr>
        <w:t>Задание 6.</w:t>
      </w:r>
      <w:r w:rsidRPr="00ED6B93">
        <w:rPr>
          <w:rFonts w:ascii="Times New Roman" w:hAnsi="Times New Roman" w:cs="Times New Roman"/>
          <w:sz w:val="32"/>
          <w:szCs w:val="32"/>
        </w:rPr>
        <w:t xml:space="preserve"> Заполни схем</w:t>
      </w:r>
      <w:r>
        <w:rPr>
          <w:rFonts w:ascii="Times New Roman" w:hAnsi="Times New Roman" w:cs="Times New Roman"/>
          <w:sz w:val="32"/>
          <w:szCs w:val="32"/>
        </w:rPr>
        <w:t>атический рисунок</w:t>
      </w:r>
      <w:r w:rsidRPr="00ED6B93">
        <w:rPr>
          <w:rFonts w:ascii="Times New Roman" w:hAnsi="Times New Roman" w:cs="Times New Roman"/>
          <w:sz w:val="32"/>
          <w:szCs w:val="32"/>
        </w:rPr>
        <w:t>, используя данные из задания 5.</w:t>
      </w:r>
      <w:r>
        <w:rPr>
          <w:rFonts w:ascii="Times New Roman" w:hAnsi="Times New Roman" w:cs="Times New Roman"/>
          <w:sz w:val="32"/>
          <w:szCs w:val="32"/>
        </w:rPr>
        <w:t xml:space="preserve"> Найди и запиши неизвестное число.</w:t>
      </w:r>
    </w:p>
    <w:p w:rsidR="00B55828" w:rsidRPr="00ED6B93" w:rsidRDefault="00B55828" w:rsidP="00ED6B93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pict>
          <v:oval id="_x0000_s1028" style="position:absolute;margin-left:9pt;margin-top:0;width:476.25pt;height:162.75pt;z-index:251656192">
            <v:textbox style="mso-next-textbox:#_x0000_s1028">
              <w:txbxContent>
                <w:p w:rsidR="00B55828" w:rsidRPr="000559C1" w:rsidRDefault="00B55828">
                  <w:pPr>
                    <w:rPr>
                      <w:sz w:val="32"/>
                      <w:szCs w:val="32"/>
                    </w:rPr>
                  </w:pPr>
                  <w:r w:rsidRPr="000559C1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Все совочки</w:t>
                  </w:r>
                  <w:r w:rsidRPr="000559C1">
                    <w:rPr>
                      <w:sz w:val="32"/>
                      <w:szCs w:val="32"/>
                    </w:rPr>
                    <w:t xml:space="preserve"> </w:t>
                  </w:r>
                  <w:r w:rsidRPr="000559C1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</w:t>
                  </w:r>
                </w:p>
              </w:txbxContent>
            </v:textbox>
          </v:oval>
        </w:pict>
      </w:r>
      <w:r>
        <w:rPr>
          <w:noProof/>
        </w:rPr>
        <w:pict>
          <v:rect id="_x0000_s1029" style="position:absolute;margin-left:219.45pt;margin-top:20.5pt;width:68.5pt;height:30.75pt;z-index:251661312"/>
        </w:pict>
      </w:r>
    </w:p>
    <w:p w:rsidR="00B55828" w:rsidRDefault="00B55828" w:rsidP="00955C10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B55828" w:rsidRDefault="00B55828">
      <w:pPr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w:pict>
          <v:rect id="_x0000_s1030" style="position:absolute;margin-left:164.7pt;margin-top:27.25pt;width:39pt;height:26.25pt;z-index:251659264"/>
        </w:pict>
      </w:r>
      <w:r>
        <w:rPr>
          <w:noProof/>
        </w:rPr>
        <w:pict>
          <v:rect id="_x0000_s1031" style="position:absolute;margin-left:388.2pt;margin-top:27.25pt;width:38.25pt;height:26.25pt;z-index:251660288"/>
        </w:pict>
      </w:r>
      <w:r>
        <w:rPr>
          <w:noProof/>
        </w:rPr>
        <w:pict>
          <v:oval id="_x0000_s1032" style="position:absolute;margin-left:265.2pt;margin-top:5pt;width:177.75pt;height:74.75pt;z-index:251658240">
            <v:textbox style="mso-next-textbox:#_x0000_s1032">
              <w:txbxContent>
                <w:p w:rsidR="00B55828" w:rsidRPr="00FA3650" w:rsidRDefault="00B55828" w:rsidP="00FA3650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55828" w:rsidRPr="000559C1" w:rsidRDefault="00B55828" w:rsidP="00FA3650">
                  <w:pPr>
                    <w:spacing w:after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0559C1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Маленькие -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46.2pt;margin-top:6.25pt;width:177.75pt;height:73.5pt;z-index:251657216">
            <v:textbox style="mso-next-textbox:#_x0000_s1033">
              <w:txbxContent>
                <w:p w:rsidR="00B55828" w:rsidRDefault="00B55828" w:rsidP="00C92EDC">
                  <w:pPr>
                    <w:pStyle w:val="NoSpacing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B55828" w:rsidRPr="000559C1" w:rsidRDefault="00B55828" w:rsidP="00C92EDC">
                  <w:pPr>
                    <w:pStyle w:val="NoSpacing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0559C1">
                    <w:rPr>
                      <w:rFonts w:ascii="Times New Roman" w:hAnsi="Times New Roman" w:cs="Times New Roman"/>
                      <w:sz w:val="32"/>
                      <w:szCs w:val="32"/>
                    </w:rPr>
                    <w:t>Большие -</w:t>
                  </w:r>
                </w:p>
              </w:txbxContent>
            </v:textbox>
          </v:oval>
        </w:pict>
      </w:r>
    </w:p>
    <w:p w:rsidR="00B55828" w:rsidRPr="00C92EDC" w:rsidRDefault="00B55828" w:rsidP="00C92EDC">
      <w:pPr>
        <w:rPr>
          <w:rFonts w:ascii="Times New Roman" w:hAnsi="Times New Roman" w:cs="Times New Roman"/>
          <w:sz w:val="36"/>
          <w:szCs w:val="36"/>
        </w:rPr>
      </w:pPr>
    </w:p>
    <w:p w:rsidR="00B55828" w:rsidRPr="00C92EDC" w:rsidRDefault="00B55828" w:rsidP="00C92EDC">
      <w:pPr>
        <w:rPr>
          <w:rFonts w:ascii="Times New Roman" w:hAnsi="Times New Roman" w:cs="Times New Roman"/>
          <w:sz w:val="36"/>
          <w:szCs w:val="36"/>
        </w:rPr>
      </w:pPr>
    </w:p>
    <w:p w:rsidR="00B55828" w:rsidRPr="00C92EDC" w:rsidRDefault="00B55828" w:rsidP="00BC1552">
      <w:pPr>
        <w:spacing w:after="120"/>
        <w:rPr>
          <w:rFonts w:ascii="Times New Roman" w:hAnsi="Times New Roman" w:cs="Times New Roman"/>
          <w:sz w:val="36"/>
          <w:szCs w:val="36"/>
        </w:rPr>
      </w:pPr>
    </w:p>
    <w:p w:rsidR="00B55828" w:rsidRDefault="00B55828" w:rsidP="00ED6D07">
      <w:pPr>
        <w:tabs>
          <w:tab w:val="left" w:pos="9060"/>
        </w:tabs>
        <w:spacing w:after="100" w:afterAutospacing="1"/>
        <w:rPr>
          <w:rFonts w:ascii="Times New Roman" w:hAnsi="Times New Roman" w:cs="Times New Roman"/>
          <w:sz w:val="32"/>
          <w:szCs w:val="32"/>
        </w:rPr>
      </w:pPr>
      <w:r w:rsidRPr="00F747C1">
        <w:rPr>
          <w:rFonts w:ascii="Times New Roman" w:hAnsi="Times New Roman" w:cs="Times New Roman"/>
          <w:b/>
          <w:bCs/>
          <w:sz w:val="32"/>
          <w:szCs w:val="32"/>
        </w:rPr>
        <w:t>Задание 7.</w:t>
      </w:r>
      <w:r w:rsidRPr="00F747C1">
        <w:rPr>
          <w:rFonts w:ascii="Times New Roman" w:hAnsi="Times New Roman" w:cs="Times New Roman"/>
          <w:sz w:val="32"/>
          <w:szCs w:val="32"/>
        </w:rPr>
        <w:t xml:space="preserve"> Рассмотри рисунок и схему. Выполни действия.</w:t>
      </w:r>
    </w:p>
    <w:p w:rsidR="00B55828" w:rsidRPr="00F747C1" w:rsidRDefault="00B55828" w:rsidP="00ED6D07">
      <w:pPr>
        <w:tabs>
          <w:tab w:val="left" w:pos="9060"/>
        </w:tabs>
        <w:spacing w:after="100" w:afterAutospacing="1"/>
        <w:rPr>
          <w:rFonts w:ascii="Times New Roman" w:hAnsi="Times New Roman" w:cs="Times New Roman"/>
          <w:sz w:val="32"/>
          <w:szCs w:val="32"/>
        </w:rPr>
      </w:pPr>
    </w:p>
    <w:p w:rsidR="00B55828" w:rsidRDefault="00B55828" w:rsidP="00FA3650">
      <w:pPr>
        <w:spacing w:after="0"/>
        <w:rPr>
          <w:rFonts w:ascii="Times New Roman" w:hAnsi="Times New Roman" w:cs="Times New Roman"/>
          <w:sz w:val="36"/>
          <w:szCs w:val="36"/>
        </w:rPr>
      </w:pPr>
      <w:r w:rsidRPr="00BA4F72">
        <w:rPr>
          <w:b/>
          <w:bCs/>
          <w:noProof/>
        </w:rPr>
        <w:pict>
          <v:shape id="Рисунок 25" o:spid="_x0000_i1030" type="#_x0000_t75" style="width:390.75pt;height:270pt;visibility:visible">
            <v:imagedata r:id="rId12" o:title=""/>
          </v:shape>
        </w:pict>
      </w:r>
    </w:p>
    <w:p w:rsidR="00B55828" w:rsidRPr="00F747C1" w:rsidRDefault="00B55828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38"/>
        </w:tabs>
        <w:spacing w:before="576" w:line="418" w:lineRule="exact"/>
        <w:ind w:left="560" w:hanging="540"/>
      </w:pPr>
      <w:r w:rsidRPr="00F747C1">
        <w:t>Возьми простой карандаш.</w:t>
      </w:r>
    </w:p>
    <w:p w:rsidR="00B55828" w:rsidRPr="00F747C1" w:rsidRDefault="00B55828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58"/>
        </w:tabs>
        <w:spacing w:before="0" w:line="418" w:lineRule="exact"/>
        <w:ind w:left="560" w:right="360" w:hanging="540"/>
      </w:pPr>
      <w:r w:rsidRPr="00F747C1">
        <w:t>Дорисуй ведёрко нужного размера на конце каждой веточки.</w:t>
      </w:r>
    </w:p>
    <w:p w:rsidR="00B55828" w:rsidRPr="00F747C1" w:rsidRDefault="00B55828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418" w:lineRule="exact"/>
        <w:ind w:left="560" w:hanging="540"/>
      </w:pPr>
      <w:r w:rsidRPr="00F747C1">
        <w:t>Положи карандаш на место.</w:t>
      </w:r>
    </w:p>
    <w:p w:rsidR="00B55828" w:rsidRPr="00F747C1" w:rsidRDefault="00B55828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418" w:lineRule="exact"/>
        <w:ind w:left="560" w:hanging="540"/>
      </w:pPr>
      <w:r w:rsidRPr="00F747C1">
        <w:t>Возьми серый карандаш.</w:t>
      </w:r>
    </w:p>
    <w:p w:rsidR="00B55828" w:rsidRPr="00F747C1" w:rsidRDefault="00B55828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418" w:lineRule="exact"/>
        <w:ind w:left="560" w:right="360" w:hanging="540"/>
      </w:pPr>
      <w:r w:rsidRPr="00F747C1">
        <w:t>Раскрась все ведёрки, которые должны быть серыми.</w:t>
      </w:r>
    </w:p>
    <w:p w:rsidR="00B55828" w:rsidRPr="00F747C1" w:rsidRDefault="00B55828" w:rsidP="00ED6D07">
      <w:pPr>
        <w:pStyle w:val="110"/>
        <w:numPr>
          <w:ilvl w:val="0"/>
          <w:numId w:val="3"/>
        </w:numPr>
        <w:shd w:val="clear" w:color="auto" w:fill="auto"/>
        <w:tabs>
          <w:tab w:val="left" w:pos="562"/>
        </w:tabs>
        <w:spacing w:before="0" w:line="418" w:lineRule="exact"/>
        <w:ind w:left="560" w:hanging="540"/>
      </w:pPr>
      <w:r w:rsidRPr="00F747C1">
        <w:t>Положи карандаш на место.</w:t>
      </w:r>
    </w:p>
    <w:p w:rsidR="00B55828" w:rsidRDefault="00B55828" w:rsidP="00ED6D07">
      <w:pPr>
        <w:pStyle w:val="110"/>
        <w:shd w:val="clear" w:color="auto" w:fill="auto"/>
        <w:tabs>
          <w:tab w:val="left" w:pos="562"/>
        </w:tabs>
        <w:spacing w:before="0" w:line="418" w:lineRule="exact"/>
        <w:ind w:left="560"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 w:rsidRPr="007161A6">
        <w:rPr>
          <w:b/>
          <w:bCs/>
        </w:rPr>
        <w:t>Задание 8.</w:t>
      </w:r>
      <w:r>
        <w:t xml:space="preserve"> Где ребята поступают неправильно? Зачеркни картинки.</w:t>
      </w: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13F0B">
      <w:pPr>
        <w:rPr>
          <w:rFonts w:ascii="Times New Roman" w:hAnsi="Times New Roman" w:cs="Times New Roman"/>
          <w:sz w:val="36"/>
          <w:szCs w:val="36"/>
        </w:rPr>
      </w:pPr>
      <w:r w:rsidRPr="00BA4F72">
        <w:rPr>
          <w:rFonts w:ascii="Times New Roman" w:hAnsi="Times New Roman" w:cs="Times New Roman"/>
          <w:noProof/>
          <w:sz w:val="36"/>
          <w:szCs w:val="36"/>
        </w:rPr>
        <w:pict>
          <v:shape id="Рисунок 85" o:spid="_x0000_i1031" type="#_x0000_t75" alt="image4" style="width:459.75pt;height:137.25pt;visibility:visible">
            <v:imagedata r:id="rId13" o:title=""/>
          </v:shape>
        </w:pict>
      </w:r>
    </w:p>
    <w:p w:rsidR="00B55828" w:rsidRDefault="00B55828" w:rsidP="00013F0B">
      <w:pPr>
        <w:rPr>
          <w:rFonts w:ascii="Times New Roman" w:hAnsi="Times New Roman" w:cs="Times New Roman"/>
          <w:sz w:val="36"/>
          <w:szCs w:val="36"/>
        </w:rPr>
      </w:pPr>
      <w:r w:rsidRPr="00BA4F72">
        <w:rPr>
          <w:rFonts w:ascii="Times New Roman" w:hAnsi="Times New Roman" w:cs="Times New Roman"/>
          <w:noProof/>
          <w:sz w:val="36"/>
          <w:szCs w:val="36"/>
        </w:rPr>
        <w:pict>
          <v:shape id="Рисунок 86" o:spid="_x0000_i1032" type="#_x0000_t75" alt="image5" style="width:455.25pt;height:2in;visibility:visible">
            <v:imagedata r:id="rId14" o:title=""/>
          </v:shape>
        </w:pict>
      </w:r>
    </w:p>
    <w:p w:rsidR="00B55828" w:rsidRDefault="00B55828" w:rsidP="00013F0B">
      <w:pPr>
        <w:spacing w:after="0"/>
        <w:rPr>
          <w:rStyle w:val="13TimesNewRoman"/>
          <w:b w:val="0"/>
          <w:bCs w:val="0"/>
        </w:rPr>
      </w:pPr>
      <w:r w:rsidRPr="00BA4F72">
        <w:rPr>
          <w:rFonts w:ascii="Times New Roman" w:hAnsi="Times New Roman" w:cs="Times New Roman"/>
          <w:noProof/>
          <w:sz w:val="36"/>
          <w:szCs w:val="36"/>
        </w:rPr>
        <w:pict>
          <v:shape id="Рисунок 87" o:spid="_x0000_i1033" type="#_x0000_t75" alt="image6" style="width:407.25pt;height:151.5pt;visibility:visible">
            <v:imagedata r:id="rId15" o:title=""/>
          </v:shape>
        </w:pict>
      </w: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>
        <w:rPr>
          <w:b/>
          <w:bCs/>
        </w:rPr>
        <w:t xml:space="preserve">Задание 9. </w:t>
      </w:r>
      <w:r w:rsidRPr="00E90B31">
        <w:t>Рассмотри картинку. Что делает девочка? Какая она? Закончи предложение.</w:t>
      </w: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E90B31">
      <w:pPr>
        <w:framePr w:wrap="notBeside" w:vAnchor="text" w:hAnchor="text" w:xAlign="center" w:y="1"/>
        <w:jc w:val="center"/>
        <w:rPr>
          <w:sz w:val="2"/>
          <w:szCs w:val="2"/>
        </w:rPr>
      </w:pPr>
      <w:r w:rsidRPr="00B6108B">
        <w:rPr>
          <w:noProof/>
        </w:rPr>
        <w:pict>
          <v:shape id="Рисунок 34" o:spid="_x0000_i1034" type="#_x0000_t75" style="width:450pt;height:264.75pt;visibility:visible">
            <v:imagedata r:id="rId16" o:title=""/>
          </v:shape>
        </w:pict>
      </w: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>
        <w:t>Эта девочка __________________________________________.</w:t>
      </w:r>
    </w:p>
    <w:p w:rsidR="00B55828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>
        <w:t>Своим друзьям нужно _________________________________</w:t>
      </w:r>
    </w:p>
    <w:p w:rsidR="00B55828" w:rsidRPr="00E90B31" w:rsidRDefault="00B55828" w:rsidP="000B5422">
      <w:pPr>
        <w:pStyle w:val="110"/>
        <w:shd w:val="clear" w:color="auto" w:fill="auto"/>
        <w:tabs>
          <w:tab w:val="left" w:pos="562"/>
        </w:tabs>
        <w:spacing w:before="0" w:line="418" w:lineRule="exact"/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B55828" w:rsidRDefault="00B55828" w:rsidP="00C92EDC">
      <w:pPr>
        <w:rPr>
          <w:rFonts w:ascii="Times New Roman" w:hAnsi="Times New Roman" w:cs="Times New Roman"/>
          <w:sz w:val="36"/>
          <w:szCs w:val="36"/>
        </w:rPr>
      </w:pPr>
    </w:p>
    <w:p w:rsidR="00B55828" w:rsidRDefault="00B55828" w:rsidP="00C92EDC">
      <w:pPr>
        <w:rPr>
          <w:rFonts w:ascii="Times New Roman" w:hAnsi="Times New Roman" w:cs="Times New Roman"/>
          <w:sz w:val="36"/>
          <w:szCs w:val="36"/>
        </w:rPr>
      </w:pPr>
    </w:p>
    <w:p w:rsidR="00B55828" w:rsidRDefault="00B55828" w:rsidP="00C92EDC">
      <w:pPr>
        <w:rPr>
          <w:rFonts w:ascii="Times New Roman" w:hAnsi="Times New Roman" w:cs="Times New Roman"/>
          <w:sz w:val="36"/>
          <w:szCs w:val="36"/>
        </w:rPr>
      </w:pPr>
    </w:p>
    <w:p w:rsidR="00B55828" w:rsidRDefault="00B55828" w:rsidP="00C92EDC">
      <w:pPr>
        <w:rPr>
          <w:rFonts w:ascii="Times New Roman" w:hAnsi="Times New Roman" w:cs="Times New Roman"/>
          <w:sz w:val="36"/>
          <w:szCs w:val="36"/>
        </w:rPr>
      </w:pPr>
    </w:p>
    <w:p w:rsidR="00B55828" w:rsidRPr="00C92EDC" w:rsidRDefault="00B55828" w:rsidP="00C92EDC">
      <w:pPr>
        <w:rPr>
          <w:rFonts w:ascii="Times New Roman" w:hAnsi="Times New Roman" w:cs="Times New Roman"/>
          <w:sz w:val="36"/>
          <w:szCs w:val="36"/>
        </w:rPr>
      </w:pPr>
    </w:p>
    <w:sectPr w:rsidR="00B55828" w:rsidRPr="00C92EDC" w:rsidSect="000559C1">
      <w:pgSz w:w="11906" w:h="16838"/>
      <w:pgMar w:top="794" w:right="737" w:bottom="794" w:left="153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828" w:rsidRDefault="00B55828" w:rsidP="002567A7">
      <w:pPr>
        <w:spacing w:after="0" w:line="240" w:lineRule="auto"/>
      </w:pPr>
      <w:r>
        <w:separator/>
      </w:r>
    </w:p>
  </w:endnote>
  <w:endnote w:type="continuationSeparator" w:id="0">
    <w:p w:rsidR="00B55828" w:rsidRDefault="00B55828" w:rsidP="0025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828" w:rsidRDefault="00B55828" w:rsidP="002567A7">
      <w:pPr>
        <w:spacing w:after="0" w:line="240" w:lineRule="auto"/>
      </w:pPr>
      <w:r>
        <w:separator/>
      </w:r>
    </w:p>
  </w:footnote>
  <w:footnote w:type="continuationSeparator" w:id="0">
    <w:p w:rsidR="00B55828" w:rsidRDefault="00B55828" w:rsidP="00256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C7887"/>
    <w:multiLevelType w:val="multilevel"/>
    <w:tmpl w:val="2780E67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CF4D26"/>
    <w:multiLevelType w:val="multilevel"/>
    <w:tmpl w:val="E54AD8D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066673"/>
    <w:multiLevelType w:val="multilevel"/>
    <w:tmpl w:val="E54AD8D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605"/>
    <w:rsid w:val="00013F0B"/>
    <w:rsid w:val="000559C1"/>
    <w:rsid w:val="00084403"/>
    <w:rsid w:val="000B5422"/>
    <w:rsid w:val="000C2994"/>
    <w:rsid w:val="001F524F"/>
    <w:rsid w:val="002567A7"/>
    <w:rsid w:val="00321468"/>
    <w:rsid w:val="00322B8C"/>
    <w:rsid w:val="0053791A"/>
    <w:rsid w:val="00592569"/>
    <w:rsid w:val="00600F23"/>
    <w:rsid w:val="007161A6"/>
    <w:rsid w:val="007A2603"/>
    <w:rsid w:val="007E6139"/>
    <w:rsid w:val="00815460"/>
    <w:rsid w:val="008840D8"/>
    <w:rsid w:val="00955C10"/>
    <w:rsid w:val="00977853"/>
    <w:rsid w:val="009850FA"/>
    <w:rsid w:val="009B656E"/>
    <w:rsid w:val="009C4793"/>
    <w:rsid w:val="00A21A84"/>
    <w:rsid w:val="00B55828"/>
    <w:rsid w:val="00B6108B"/>
    <w:rsid w:val="00B61AA5"/>
    <w:rsid w:val="00B874E4"/>
    <w:rsid w:val="00B92B55"/>
    <w:rsid w:val="00BA4F72"/>
    <w:rsid w:val="00BC1552"/>
    <w:rsid w:val="00C87224"/>
    <w:rsid w:val="00C92EDC"/>
    <w:rsid w:val="00D23605"/>
    <w:rsid w:val="00DD3301"/>
    <w:rsid w:val="00E90B31"/>
    <w:rsid w:val="00E910C5"/>
    <w:rsid w:val="00ED6B93"/>
    <w:rsid w:val="00ED6D07"/>
    <w:rsid w:val="00F747C1"/>
    <w:rsid w:val="00F96587"/>
    <w:rsid w:val="00FA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F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23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3605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basedOn w:val="DefaultParagraphFont"/>
    <w:link w:val="110"/>
    <w:uiPriority w:val="99"/>
    <w:locked/>
    <w:rsid w:val="00D23605"/>
    <w:rPr>
      <w:rFonts w:ascii="Times New Roman" w:hAnsi="Times New Roman" w:cs="Times New Roman"/>
      <w:sz w:val="36"/>
      <w:szCs w:val="36"/>
      <w:shd w:val="clear" w:color="auto" w:fill="FFFFFF"/>
    </w:rPr>
  </w:style>
  <w:style w:type="paragraph" w:customStyle="1" w:styleId="110">
    <w:name w:val="Основной текст (11)"/>
    <w:basedOn w:val="Normal"/>
    <w:link w:val="11"/>
    <w:uiPriority w:val="99"/>
    <w:rsid w:val="00D23605"/>
    <w:pPr>
      <w:shd w:val="clear" w:color="auto" w:fill="FFFFFF"/>
      <w:spacing w:before="420" w:after="0" w:line="475" w:lineRule="exact"/>
      <w:ind w:hanging="580"/>
    </w:pPr>
    <w:rPr>
      <w:rFonts w:cs="Times New Roman"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rsid w:val="0025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67A7"/>
  </w:style>
  <w:style w:type="paragraph" w:styleId="Footer">
    <w:name w:val="footer"/>
    <w:basedOn w:val="Normal"/>
    <w:link w:val="FooterChar"/>
    <w:uiPriority w:val="99"/>
    <w:semiHidden/>
    <w:rsid w:val="00256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67A7"/>
  </w:style>
  <w:style w:type="character" w:customStyle="1" w:styleId="13TimesNewRoman">
    <w:name w:val="Основной текст (13) + Times New Roman"/>
    <w:aliases w:val="18 pt,Полужирный"/>
    <w:basedOn w:val="DefaultParagraphFont"/>
    <w:uiPriority w:val="99"/>
    <w:rsid w:val="00DD3301"/>
    <w:rPr>
      <w:rFonts w:ascii="Times New Roman" w:hAnsi="Times New Roman" w:cs="Times New Roman"/>
      <w:b/>
      <w:bCs/>
      <w:spacing w:val="0"/>
      <w:sz w:val="36"/>
      <w:szCs w:val="36"/>
    </w:rPr>
  </w:style>
  <w:style w:type="paragraph" w:styleId="NoSpacing">
    <w:name w:val="No Spacing"/>
    <w:uiPriority w:val="99"/>
    <w:qFormat/>
    <w:rsid w:val="00DD3301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">
    <w:name w:val="Заголовок №2_"/>
    <w:basedOn w:val="DefaultParagraphFont"/>
    <w:link w:val="20"/>
    <w:uiPriority w:val="99"/>
    <w:locked/>
    <w:rsid w:val="00DD3301"/>
    <w:rPr>
      <w:rFonts w:ascii="Calibri" w:eastAsia="Times New Roman" w:hAnsi="Calibri" w:cs="Calibri"/>
      <w:sz w:val="40"/>
      <w:szCs w:val="40"/>
      <w:shd w:val="clear" w:color="auto" w:fill="FFFFFF"/>
    </w:rPr>
  </w:style>
  <w:style w:type="character" w:customStyle="1" w:styleId="2TimesNewRoman">
    <w:name w:val="Заголовок №2 + Times New Roman"/>
    <w:aliases w:val="18 pt1,Полужирный1"/>
    <w:basedOn w:val="2"/>
    <w:uiPriority w:val="99"/>
    <w:rsid w:val="00DD3301"/>
    <w:rPr>
      <w:rFonts w:ascii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Normal"/>
    <w:link w:val="2"/>
    <w:uiPriority w:val="99"/>
    <w:rsid w:val="00DD3301"/>
    <w:pPr>
      <w:shd w:val="clear" w:color="auto" w:fill="FFFFFF"/>
      <w:spacing w:before="600" w:after="0" w:line="240" w:lineRule="atLeast"/>
      <w:outlineLvl w:val="1"/>
    </w:pPr>
    <w:rPr>
      <w:sz w:val="40"/>
      <w:szCs w:val="40"/>
    </w:rPr>
  </w:style>
  <w:style w:type="table" w:styleId="TableGrid">
    <w:name w:val="Table Grid"/>
    <w:basedOn w:val="TableNormal"/>
    <w:uiPriority w:val="99"/>
    <w:rsid w:val="008840D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6</Pages>
  <Words>299</Words>
  <Characters>1708</Characters>
  <Application>Microsoft Office Outlook</Application>
  <DocSecurity>0</DocSecurity>
  <Lines>0</Lines>
  <Paragraphs>0</Paragraphs>
  <ScaleCrop>false</ScaleCrop>
  <Company>ООО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Robert</cp:lastModifiedBy>
  <cp:revision>23</cp:revision>
  <cp:lastPrinted>2012-04-10T10:39:00Z</cp:lastPrinted>
  <dcterms:created xsi:type="dcterms:W3CDTF">2012-02-01T10:31:00Z</dcterms:created>
  <dcterms:modified xsi:type="dcterms:W3CDTF">2012-04-26T08:33:00Z</dcterms:modified>
</cp:coreProperties>
</file>